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41664" w14:textId="39ED3D43" w:rsidR="00BA00AB" w:rsidRDefault="009E437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MASON</w:t>
      </w:r>
      <w:r>
        <w:rPr>
          <w:rFonts w:cs="Times New Roman"/>
          <w:szCs w:val="24"/>
        </w:rPr>
        <w:t xml:space="preserve">         (fl.1445)</w:t>
      </w:r>
    </w:p>
    <w:p w14:paraId="5D53FC65" w14:textId="4D4203E1" w:rsidR="009E437A" w:rsidRDefault="009E437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</w:t>
      </w:r>
    </w:p>
    <w:p w14:paraId="789BA667" w14:textId="064BAB31" w:rsidR="009E437A" w:rsidRDefault="009E437A" w:rsidP="009139A6">
      <w:pPr>
        <w:pStyle w:val="NoSpacing"/>
        <w:rPr>
          <w:rFonts w:cs="Times New Roman"/>
          <w:szCs w:val="24"/>
        </w:rPr>
      </w:pPr>
    </w:p>
    <w:p w14:paraId="1FF32E53" w14:textId="4F44F07B" w:rsidR="009E437A" w:rsidRDefault="009E437A" w:rsidP="009139A6">
      <w:pPr>
        <w:pStyle w:val="NoSpacing"/>
        <w:rPr>
          <w:rFonts w:cs="Times New Roman"/>
          <w:szCs w:val="24"/>
        </w:rPr>
      </w:pPr>
    </w:p>
    <w:p w14:paraId="22CA7FB8" w14:textId="4D77BC77" w:rsidR="009E437A" w:rsidRDefault="009E437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1445</w:t>
      </w:r>
      <w:r>
        <w:rPr>
          <w:rFonts w:cs="Times New Roman"/>
          <w:szCs w:val="24"/>
        </w:rPr>
        <w:tab/>
        <w:t xml:space="preserve">He was sent to prison for affirming that the assessors of Dowgate Ward </w:t>
      </w:r>
    </w:p>
    <w:p w14:paraId="05860CFB" w14:textId="2A1DF9E4" w:rsidR="009E437A" w:rsidRDefault="009E437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were perjurers.</w:t>
      </w:r>
    </w:p>
    <w:p w14:paraId="3959E7D0" w14:textId="77777777" w:rsidR="009E437A" w:rsidRDefault="009E437A" w:rsidP="009E437A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491EE9BC" w14:textId="32E815C8" w:rsidR="009E437A" w:rsidRDefault="009E437A" w:rsidP="009E437A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Caroline M. Barron: Thesis presented for the degree of Doctor of Philosophy in the University of London, January 1970 p.152</w:t>
      </w:r>
      <w:r>
        <w:rPr>
          <w:rFonts w:eastAsia="Times New Roman" w:cs="Times New Roman"/>
          <w:szCs w:val="24"/>
        </w:rPr>
        <w:t xml:space="preserve"> n.7</w:t>
      </w:r>
      <w:r>
        <w:rPr>
          <w:rFonts w:eastAsia="Times New Roman" w:cs="Times New Roman"/>
          <w:szCs w:val="24"/>
        </w:rPr>
        <w:t>)</w:t>
      </w:r>
    </w:p>
    <w:p w14:paraId="41F99C9A" w14:textId="77777777" w:rsidR="009E437A" w:rsidRDefault="009E437A" w:rsidP="009E437A">
      <w:pPr>
        <w:pStyle w:val="NoSpacing"/>
        <w:rPr>
          <w:rFonts w:eastAsia="Times New Roman" w:cs="Times New Roman"/>
          <w:szCs w:val="24"/>
        </w:rPr>
      </w:pPr>
    </w:p>
    <w:p w14:paraId="1FF9887A" w14:textId="77777777" w:rsidR="009E437A" w:rsidRDefault="009E437A" w:rsidP="009E437A">
      <w:pPr>
        <w:pStyle w:val="NoSpacing"/>
        <w:rPr>
          <w:rFonts w:eastAsia="Times New Roman" w:cs="Times New Roman"/>
          <w:szCs w:val="24"/>
        </w:rPr>
      </w:pPr>
    </w:p>
    <w:p w14:paraId="42F58391" w14:textId="77777777" w:rsidR="009E437A" w:rsidRDefault="009E437A" w:rsidP="009E437A">
      <w:pPr>
        <w:pStyle w:val="NoSpacing"/>
        <w:rPr>
          <w:rFonts w:eastAsia="Times New Roman" w:cs="Times New Roman"/>
          <w:szCs w:val="24"/>
        </w:rPr>
      </w:pPr>
    </w:p>
    <w:p w14:paraId="5FC523F2" w14:textId="77777777" w:rsidR="009E437A" w:rsidRPr="00B968FA" w:rsidRDefault="009E437A" w:rsidP="009E437A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17 February 2023</w:t>
      </w:r>
    </w:p>
    <w:p w14:paraId="5B086955" w14:textId="2900E5B0" w:rsidR="009E437A" w:rsidRPr="009E437A" w:rsidRDefault="009E437A" w:rsidP="009139A6">
      <w:pPr>
        <w:pStyle w:val="NoSpacing"/>
        <w:rPr>
          <w:rFonts w:cs="Times New Roman"/>
          <w:szCs w:val="24"/>
        </w:rPr>
      </w:pPr>
    </w:p>
    <w:sectPr w:rsidR="009E437A" w:rsidRPr="009E437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9175B" w14:textId="77777777" w:rsidR="009E437A" w:rsidRDefault="009E437A" w:rsidP="009139A6">
      <w:r>
        <w:separator/>
      </w:r>
    </w:p>
  </w:endnote>
  <w:endnote w:type="continuationSeparator" w:id="0">
    <w:p w14:paraId="1A481BC0" w14:textId="77777777" w:rsidR="009E437A" w:rsidRDefault="009E437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1613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54D3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E877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BCA20" w14:textId="77777777" w:rsidR="009E437A" w:rsidRDefault="009E437A" w:rsidP="009139A6">
      <w:r>
        <w:separator/>
      </w:r>
    </w:p>
  </w:footnote>
  <w:footnote w:type="continuationSeparator" w:id="0">
    <w:p w14:paraId="196B744A" w14:textId="77777777" w:rsidR="009E437A" w:rsidRDefault="009E437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2328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98AA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BAC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37A"/>
    <w:rsid w:val="000666E0"/>
    <w:rsid w:val="002510B7"/>
    <w:rsid w:val="005C130B"/>
    <w:rsid w:val="00826F5C"/>
    <w:rsid w:val="009139A6"/>
    <w:rsid w:val="009448BB"/>
    <w:rsid w:val="00947624"/>
    <w:rsid w:val="009E437A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43A9AA"/>
  <w15:chartTrackingRefBased/>
  <w15:docId w15:val="{EC83C5C8-8CEA-4051-9E51-28997379F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54</Words>
  <Characters>311</Characters>
  <Application>Microsoft Office Word</Application>
  <DocSecurity>0</DocSecurity>
  <Lines>2</Lines>
  <Paragraphs>1</Paragraphs>
  <ScaleCrop>false</ScaleCrop>
  <Company/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2023-02-17T14:50:00Z</dcterms:created>
  <dcterms:modified xsi:type="dcterms:W3CDTF">2023-02-17T14:52:00Z</dcterms:modified>
</cp:coreProperties>
</file>